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F4E8B" w14:textId="77777777"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14:paraId="35A50755" w14:textId="77777777"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proofErr w:type="gramStart"/>
      <w:r w:rsidRPr="00AE60C5">
        <w:rPr>
          <w:b/>
          <w:i/>
          <w:caps/>
          <w:color w:val="000000"/>
          <w:sz w:val="26"/>
          <w:szCs w:val="26"/>
        </w:rPr>
        <w:t xml:space="preserve">ТЕХНИЧЕСКОЕ  </w:t>
      </w:r>
      <w:r w:rsidR="00EE5604">
        <w:rPr>
          <w:b/>
          <w:i/>
          <w:caps/>
          <w:color w:val="000000"/>
          <w:sz w:val="26"/>
          <w:szCs w:val="26"/>
        </w:rPr>
        <w:t>требование</w:t>
      </w:r>
      <w:proofErr w:type="gramEnd"/>
    </w:p>
    <w:p w14:paraId="171723BE" w14:textId="77777777"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proofErr w:type="gramStart"/>
      <w:r w:rsidRPr="00AE60C5">
        <w:rPr>
          <w:rFonts w:ascii="Times New Roman" w:hAnsi="Times New Roman" w:cs="Times New Roman"/>
          <w:caps/>
          <w:sz w:val="26"/>
          <w:szCs w:val="26"/>
        </w:rPr>
        <w:t>НА  ЗАКУПКУ</w:t>
      </w:r>
      <w:proofErr w:type="gramEnd"/>
      <w:r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>Запасны</w:t>
      </w:r>
      <w:r w:rsidR="00E37092">
        <w:rPr>
          <w:rFonts w:ascii="Times New Roman" w:hAnsi="Times New Roman" w:cs="Times New Roman"/>
          <w:caps/>
          <w:sz w:val="26"/>
          <w:szCs w:val="26"/>
        </w:rPr>
        <w:t>Х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 xml:space="preserve"> част</w:t>
      </w:r>
      <w:r w:rsidR="00E37092">
        <w:rPr>
          <w:rFonts w:ascii="Times New Roman" w:hAnsi="Times New Roman" w:cs="Times New Roman"/>
          <w:caps/>
          <w:sz w:val="26"/>
          <w:szCs w:val="26"/>
        </w:rPr>
        <w:t>ЕЙ</w:t>
      </w:r>
      <w:r w:rsidR="000C0297">
        <w:rPr>
          <w:rFonts w:ascii="Times New Roman" w:hAnsi="Times New Roman" w:cs="Times New Roman"/>
          <w:caps/>
          <w:sz w:val="26"/>
          <w:szCs w:val="26"/>
        </w:rPr>
        <w:t xml:space="preserve"> к 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="00711E5E" w:rsidRPr="00711E5E">
        <w:rPr>
          <w:rFonts w:ascii="Times New Roman" w:hAnsi="Times New Roman" w:cs="Times New Roman"/>
          <w:caps/>
          <w:sz w:val="26"/>
          <w:szCs w:val="26"/>
        </w:rPr>
        <w:t>специальной и тракторной технике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14:paraId="6DC2FE05" w14:textId="77777777" w:rsidR="00EA6A92" w:rsidRPr="00EA6A92" w:rsidRDefault="00EA6A92" w:rsidP="00EA6A92"/>
    <w:p w14:paraId="6C980963" w14:textId="77777777" w:rsidR="00EA6A92" w:rsidRPr="00B96CCA" w:rsidRDefault="00EA6A92" w:rsidP="00EA6A92">
      <w:pPr>
        <w:numPr>
          <w:ilvl w:val="0"/>
          <w:numId w:val="3"/>
        </w:numPr>
        <w:ind w:left="0" w:firstLine="426"/>
        <w:jc w:val="both"/>
        <w:rPr>
          <w:b/>
        </w:rPr>
      </w:pPr>
      <w:r w:rsidRPr="00B96CCA">
        <w:t xml:space="preserve">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B96CCA">
        <w:rPr>
          <w:b/>
        </w:rPr>
        <w:t xml:space="preserve"> приведены в таблице 1.</w:t>
      </w:r>
    </w:p>
    <w:p w14:paraId="1FAD19AC" w14:textId="77777777" w:rsidR="00EA6A92" w:rsidRPr="00B96CCA" w:rsidRDefault="00EA6A92" w:rsidP="00EA6A92">
      <w:pPr>
        <w:ind w:firstLine="426"/>
        <w:rPr>
          <w:b/>
        </w:rPr>
      </w:pPr>
    </w:p>
    <w:p w14:paraId="4EBE94F4" w14:textId="77777777" w:rsidR="00EA6A92" w:rsidRPr="00B96CCA" w:rsidRDefault="00EA6A92" w:rsidP="00EA6A92">
      <w:pPr>
        <w:ind w:firstLine="426"/>
        <w:jc w:val="both"/>
        <w:rPr>
          <w:b/>
        </w:rPr>
      </w:pPr>
      <w:r w:rsidRPr="00B96CCA">
        <w:rPr>
          <w:b/>
        </w:rPr>
        <w:t xml:space="preserve">Таблица 1 </w:t>
      </w:r>
      <w:r w:rsidRPr="00B96CCA">
        <w:t xml:space="preserve">- 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51"/>
      </w:tblGrid>
      <w:tr w:rsidR="00732B79" w:rsidRPr="00B903FD" w14:paraId="116F5B71" w14:textId="77777777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14:paraId="00653AB2" w14:textId="77777777" w:rsidR="00732B79" w:rsidRPr="00B903FD" w:rsidRDefault="00732B79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898146" w14:textId="77777777" w:rsidR="00732B79" w:rsidRPr="00B903FD" w:rsidRDefault="00732B79" w:rsidP="00090126">
            <w:pPr>
              <w:pStyle w:val="ad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7851" w:type="dxa"/>
          </w:tcPr>
          <w:p w14:paraId="243146A1" w14:textId="77777777" w:rsidR="00732B79" w:rsidRPr="00B903FD" w:rsidRDefault="00732B79" w:rsidP="00090126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D879D8" w:rsidRPr="00B903FD" w14:paraId="5977AE15" w14:textId="77777777" w:rsidTr="00D879D8">
        <w:trPr>
          <w:trHeight w:val="416"/>
          <w:jc w:val="center"/>
        </w:trPr>
        <w:tc>
          <w:tcPr>
            <w:tcW w:w="558" w:type="dxa"/>
            <w:vAlign w:val="center"/>
          </w:tcPr>
          <w:p w14:paraId="6CD20270" w14:textId="77777777" w:rsidR="00D879D8" w:rsidRPr="00B903FD" w:rsidRDefault="00D879D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B473AE" w14:textId="77777777" w:rsidR="00D879D8" w:rsidRPr="00B903FD" w:rsidRDefault="00D879D8" w:rsidP="00A771A9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tcMar>
              <w:left w:w="28" w:type="dxa"/>
              <w:right w:w="28" w:type="dxa"/>
            </w:tcMar>
            <w:vAlign w:val="center"/>
          </w:tcPr>
          <w:p w14:paraId="58C6B0C0" w14:textId="128FED55" w:rsidR="00D879D8" w:rsidRPr="00B903FD" w:rsidRDefault="00D879D8" w:rsidP="00486585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</w:t>
            </w:r>
            <w:r w:rsidR="00FC69E4">
              <w:rPr>
                <w:b/>
                <w:i/>
                <w:sz w:val="22"/>
                <w:szCs w:val="22"/>
              </w:rPr>
              <w:t xml:space="preserve">требованию 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E37092" w:rsidRPr="00B903FD" w14:paraId="08B526B9" w14:textId="77777777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14:paraId="5F5E50E4" w14:textId="77777777" w:rsidR="00E37092" w:rsidRPr="00B903FD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521EEF" w14:textId="17E21C48" w:rsidR="00E37092" w:rsidRPr="00B903FD" w:rsidRDefault="00E37092" w:rsidP="005C7930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</w:p>
        </w:tc>
        <w:tc>
          <w:tcPr>
            <w:tcW w:w="7851" w:type="dxa"/>
          </w:tcPr>
          <w:p w14:paraId="29798414" w14:textId="77777777" w:rsidR="00E37092" w:rsidRPr="00B903FD" w:rsidRDefault="00E37092" w:rsidP="00E37092">
            <w:pPr>
              <w:pStyle w:val="a5"/>
              <w:spacing w:before="0" w:line="240" w:lineRule="auto"/>
              <w:jc w:val="left"/>
              <w:rPr>
                <w:rFonts w:eastAsia="Symbol"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>Филиал АО «ДРСК» «</w:t>
            </w:r>
            <w:r w:rsidR="003C4C0A" w:rsidRPr="00B903FD">
              <w:rPr>
                <w:rFonts w:eastAsia="Symbol"/>
                <w:sz w:val="22"/>
                <w:szCs w:val="22"/>
              </w:rPr>
              <w:t>Амурские электрические</w:t>
            </w:r>
            <w:r w:rsidRPr="00B903FD">
              <w:rPr>
                <w:rFonts w:eastAsia="Symbol"/>
                <w:sz w:val="22"/>
                <w:szCs w:val="22"/>
              </w:rPr>
              <w:t xml:space="preserve"> сети», КПП 280102003, </w:t>
            </w:r>
          </w:p>
          <w:p w14:paraId="35CCB128" w14:textId="77777777" w:rsidR="00E37092" w:rsidRPr="00B903FD" w:rsidRDefault="00E37092" w:rsidP="00E37092">
            <w:pPr>
              <w:rPr>
                <w:rFonts w:eastAsia="Symbol"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>675003, Амурская область, г. Благовещенск, ул. Театральная, 179</w:t>
            </w:r>
          </w:p>
        </w:tc>
      </w:tr>
      <w:tr w:rsidR="00E37092" w:rsidRPr="00B903FD" w14:paraId="58F02EE6" w14:textId="77777777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14:paraId="289B3CDC" w14:textId="77777777" w:rsidR="00E37092" w:rsidRPr="00B903FD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7A797E" w14:textId="0952925E" w:rsidR="00E37092" w:rsidRPr="00B903FD" w:rsidRDefault="005C7930" w:rsidP="005C7930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Отгрузочные реквизиты </w:t>
            </w:r>
          </w:p>
        </w:tc>
        <w:tc>
          <w:tcPr>
            <w:tcW w:w="7851" w:type="dxa"/>
          </w:tcPr>
          <w:p w14:paraId="0393D21C" w14:textId="77777777"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 xml:space="preserve">Ст. Благовещенск, Забайкальской ж/д, Код станции – 954704, Код предприятия – 9533, ОКПО 97987579. тел. 8 (4162) 399-206, 399-190 </w:t>
            </w:r>
          </w:p>
        </w:tc>
      </w:tr>
      <w:tr w:rsidR="00FA7D1B" w:rsidRPr="00B903FD" w14:paraId="4559EEF0" w14:textId="77777777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14:paraId="11440646" w14:textId="77777777" w:rsidR="00FA7D1B" w:rsidRPr="00B903FD" w:rsidRDefault="00116EB3" w:rsidP="00FA7D1B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B1614D" w14:textId="77777777" w:rsidR="00FA7D1B" w:rsidRPr="00B903FD" w:rsidRDefault="00FA7D1B" w:rsidP="00FA7D1B">
            <w:pPr>
              <w:pStyle w:val="aa"/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поставляемой продукции</w:t>
            </w:r>
            <w:r w:rsidR="00FC78B5">
              <w:rPr>
                <w:b/>
                <w:i/>
                <w:sz w:val="22"/>
                <w:szCs w:val="22"/>
              </w:rPr>
              <w:t xml:space="preserve"> </w:t>
            </w:r>
            <w:r w:rsidR="00FC78B5" w:rsidRPr="00FC78B5">
              <w:rPr>
                <w:b/>
                <w:i/>
                <w:sz w:val="22"/>
                <w:szCs w:val="22"/>
                <w:u w:val="single"/>
              </w:rPr>
              <w:t>на этапе поставки</w:t>
            </w:r>
          </w:p>
        </w:tc>
        <w:tc>
          <w:tcPr>
            <w:tcW w:w="7851" w:type="dxa"/>
          </w:tcPr>
          <w:p w14:paraId="24EEB7D1" w14:textId="77777777" w:rsidR="00FA7D1B" w:rsidRPr="00B903FD" w:rsidRDefault="00FA7D1B" w:rsidP="00FA7D1B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Все запасные части должны быть новыми, ранее не использованными и изготовлены не ранее 20</w:t>
            </w:r>
            <w:r>
              <w:rPr>
                <w:sz w:val="22"/>
                <w:szCs w:val="22"/>
              </w:rPr>
              <w:t>2</w:t>
            </w:r>
            <w:r w:rsidRPr="00FA7D1B">
              <w:rPr>
                <w:sz w:val="22"/>
                <w:szCs w:val="22"/>
              </w:rPr>
              <w:t>1</w:t>
            </w:r>
            <w:r w:rsidRPr="00B903FD">
              <w:rPr>
                <w:sz w:val="22"/>
                <w:szCs w:val="22"/>
              </w:rPr>
              <w:t xml:space="preserve"> г.</w:t>
            </w:r>
            <w:r w:rsidRPr="00B903FD">
              <w:rPr>
                <w:i/>
                <w:sz w:val="22"/>
                <w:szCs w:val="22"/>
              </w:rPr>
              <w:t>,</w:t>
            </w:r>
            <w:r w:rsidRPr="00B903FD">
              <w:rPr>
                <w:sz w:val="22"/>
                <w:szCs w:val="22"/>
              </w:rPr>
              <w:t xml:space="preserve"> не должны иметь сколов, вмятин, трещин, застарелой ржавчины и других повреждений, указывающих на проведение какого-либо ремонта; должны быть окрашены в один слой в заводских условиях и не иметь следов повторного окрашивания.</w:t>
            </w:r>
          </w:p>
          <w:p w14:paraId="750E95AE" w14:textId="187849C2" w:rsidR="00FA7D1B" w:rsidRPr="00B903FD" w:rsidRDefault="00785E8D" w:rsidP="00FA7D1B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bookmarkStart w:id="0" w:name="_GoBack"/>
            <w:bookmarkEnd w:id="0"/>
            <w:r w:rsidRPr="00B903FD">
              <w:rPr>
                <w:sz w:val="22"/>
                <w:szCs w:val="22"/>
              </w:rPr>
              <w:t>Для запасных частей,</w:t>
            </w:r>
            <w:r w:rsidR="00FA7D1B" w:rsidRPr="00B903FD">
              <w:rPr>
                <w:sz w:val="22"/>
                <w:szCs w:val="22"/>
              </w:rPr>
              <w:t xml:space="preserve"> снятых с производства год изготовления может быть ранее 20</w:t>
            </w:r>
            <w:r w:rsidR="00FA7D1B">
              <w:rPr>
                <w:sz w:val="22"/>
                <w:szCs w:val="22"/>
              </w:rPr>
              <w:t>2</w:t>
            </w:r>
            <w:r w:rsidR="00FA7D1B" w:rsidRPr="00FA7D1B">
              <w:rPr>
                <w:sz w:val="22"/>
                <w:szCs w:val="22"/>
              </w:rPr>
              <w:t>1</w:t>
            </w:r>
            <w:r w:rsidR="00FA7D1B" w:rsidRPr="00B903FD">
              <w:rPr>
                <w:sz w:val="22"/>
                <w:szCs w:val="22"/>
              </w:rPr>
              <w:t xml:space="preserve"> года, но остальные требования без изменений</w:t>
            </w:r>
          </w:p>
          <w:p w14:paraId="4B911C5C" w14:textId="77777777" w:rsidR="00FA7D1B" w:rsidRPr="00B903FD" w:rsidRDefault="00FA7D1B" w:rsidP="00FA7D1B">
            <w:pPr>
              <w:pStyle w:val="a5"/>
              <w:tabs>
                <w:tab w:val="left" w:pos="372"/>
              </w:tabs>
              <w:spacing w:before="0" w:line="240" w:lineRule="auto"/>
              <w:ind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3) Для отдельных деталей, узлов и агрегатов должны быть приложены копии паспортов изделия завода-изготовителя и другие сопроводительные документы в соответствии с нормами заводов изготовителей не позднее даты поступления продукции на склад грузополучателя; </w:t>
            </w:r>
          </w:p>
          <w:p w14:paraId="09DD085D" w14:textId="77777777" w:rsidR="00FA7D1B" w:rsidRDefault="00FA7D1B" w:rsidP="00FA7D1B">
            <w:pPr>
              <w:tabs>
                <w:tab w:val="left" w:pos="372"/>
              </w:tabs>
              <w:ind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4) Отдельные узлы и агрегаты должны иметь пломбировку и соответствующую упаковку заводов-изготовителей.</w:t>
            </w:r>
          </w:p>
          <w:p w14:paraId="2EEF510E" w14:textId="77777777" w:rsidR="005C7930" w:rsidRPr="005C7930" w:rsidRDefault="005C7930" w:rsidP="005C7930">
            <w:pPr>
              <w:tabs>
                <w:tab w:val="left" w:pos="372"/>
              </w:tabs>
              <w:ind w:firstLine="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Pr="005C7930">
              <w:rPr>
                <w:sz w:val="22"/>
                <w:szCs w:val="22"/>
              </w:rPr>
              <w:t>Участник должен предоставить сертификаты соответствия требованиям технического регламента таможенного союза ТР ТС 018/2011 ТР ТС 010/2011, ТР ТС 031/2012. Для запасных частей не подлежащих обязательной сертификации, приложить к техническому предложению обосновывающие документы об отсутствии необходимости сертификации.</w:t>
            </w:r>
          </w:p>
          <w:p w14:paraId="18F9E1D9" w14:textId="688E891D" w:rsidR="005C7930" w:rsidRPr="00B903FD" w:rsidRDefault="005C7930" w:rsidP="00FA7D1B">
            <w:pPr>
              <w:tabs>
                <w:tab w:val="left" w:pos="372"/>
              </w:tabs>
              <w:ind w:firstLine="89"/>
              <w:rPr>
                <w:sz w:val="22"/>
                <w:szCs w:val="22"/>
              </w:rPr>
            </w:pPr>
          </w:p>
        </w:tc>
      </w:tr>
      <w:tr w:rsidR="00FA7D1B" w:rsidRPr="00B903FD" w14:paraId="7670DAD4" w14:textId="77777777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14:paraId="2630545E" w14:textId="77777777" w:rsidR="00FA7D1B" w:rsidRPr="00B903FD" w:rsidRDefault="00116EB3" w:rsidP="00FA7D1B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15232" w14:textId="77777777" w:rsidR="00FA7D1B" w:rsidRPr="00B903FD" w:rsidRDefault="00FA7D1B" w:rsidP="00FA7D1B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7851" w:type="dxa"/>
          </w:tcPr>
          <w:p w14:paraId="445B1CE8" w14:textId="77777777" w:rsidR="00FA7D1B" w:rsidRPr="00B903FD" w:rsidRDefault="00646178" w:rsidP="00FA7D1B">
            <w:pPr>
              <w:jc w:val="both"/>
              <w:rPr>
                <w:sz w:val="22"/>
                <w:szCs w:val="22"/>
              </w:rPr>
            </w:pPr>
            <w:r w:rsidRPr="00646178">
              <w:rPr>
                <w:sz w:val="22"/>
                <w:szCs w:val="22"/>
              </w:rPr>
              <w:t>продукция должна быть изготовлена в соответствии с требованиями технических регламентов таможенного союза ТР ТС 018/2011, ТР ТС 010/2011, ТР ТС 031/2012</w:t>
            </w:r>
          </w:p>
        </w:tc>
      </w:tr>
      <w:tr w:rsidR="00FA7D1B" w:rsidRPr="00B903FD" w14:paraId="237DD02F" w14:textId="77777777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14:paraId="6287DC18" w14:textId="77777777" w:rsidR="00FA7D1B" w:rsidRPr="00116EB3" w:rsidRDefault="00116EB3" w:rsidP="00FA7D1B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14:paraId="11135FE9" w14:textId="77777777" w:rsidR="00FA7D1B" w:rsidRPr="00B903FD" w:rsidRDefault="00FA7D1B" w:rsidP="00FA7D1B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7851" w:type="dxa"/>
          </w:tcPr>
          <w:p w14:paraId="2F53234B" w14:textId="77777777" w:rsidR="00FA7D1B" w:rsidRPr="00B903FD" w:rsidRDefault="00FA7D1B" w:rsidP="00FA7D1B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Гарантия на поставляемую продукцию должна быть не менее </w:t>
            </w:r>
            <w:r w:rsidRPr="00B903FD">
              <w:rPr>
                <w:sz w:val="22"/>
                <w:szCs w:val="22"/>
                <w:u w:val="single"/>
              </w:rPr>
              <w:t>12 месяцев</w:t>
            </w:r>
            <w:r w:rsidRPr="00B903FD">
              <w:rPr>
                <w:sz w:val="22"/>
                <w:szCs w:val="22"/>
              </w:rPr>
              <w:t xml:space="preserve"> </w:t>
            </w:r>
            <w:r w:rsidRPr="005628C6">
              <w:rPr>
                <w:color w:val="000000"/>
                <w:sz w:val="22"/>
                <w:szCs w:val="22"/>
              </w:rPr>
              <w:t>с момента поставки Товара на склад Грузополучателя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FA7D1B" w:rsidRPr="00B903FD" w14:paraId="4F4BF6FD" w14:textId="77777777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14:paraId="2CA8700B" w14:textId="77777777" w:rsidR="00FA7D1B" w:rsidRPr="00116EB3" w:rsidRDefault="00116EB3" w:rsidP="00FA7D1B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14:paraId="54DF2F16" w14:textId="77777777" w:rsidR="00FA7D1B" w:rsidRPr="00B903FD" w:rsidRDefault="00FA7D1B" w:rsidP="00FA7D1B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851" w:type="dxa"/>
          </w:tcPr>
          <w:p w14:paraId="111E37B6" w14:textId="77777777" w:rsidR="00FA7D1B" w:rsidRPr="00B903FD" w:rsidRDefault="00FA7D1B" w:rsidP="00FA7D1B">
            <w:pPr>
              <w:jc w:val="both"/>
              <w:rPr>
                <w:bCs/>
                <w:sz w:val="22"/>
                <w:szCs w:val="22"/>
              </w:rPr>
            </w:pPr>
            <w:r w:rsidRPr="0046099A">
              <w:rPr>
                <w:bCs/>
                <w:sz w:val="22"/>
                <w:szCs w:val="22"/>
              </w:rPr>
              <w:t xml:space="preserve">Условия оплаты указаны в проекте договора. </w:t>
            </w:r>
          </w:p>
        </w:tc>
      </w:tr>
      <w:tr w:rsidR="00FA7D1B" w:rsidRPr="00B903FD" w14:paraId="5FDB1299" w14:textId="77777777" w:rsidTr="00B903FD">
        <w:trPr>
          <w:trHeight w:val="274"/>
          <w:jc w:val="center"/>
        </w:trPr>
        <w:tc>
          <w:tcPr>
            <w:tcW w:w="558" w:type="dxa"/>
            <w:vAlign w:val="center"/>
          </w:tcPr>
          <w:p w14:paraId="304F38C1" w14:textId="77777777" w:rsidR="00FA7D1B" w:rsidRPr="00116EB3" w:rsidRDefault="00116EB3" w:rsidP="00FA7D1B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14:paraId="6A410CB7" w14:textId="77777777" w:rsidR="00FA7D1B" w:rsidRPr="00B903FD" w:rsidRDefault="00FA7D1B" w:rsidP="00FA7D1B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Срок поставки:</w:t>
            </w:r>
          </w:p>
        </w:tc>
        <w:tc>
          <w:tcPr>
            <w:tcW w:w="7851" w:type="dxa"/>
          </w:tcPr>
          <w:p w14:paraId="5C91C90E" w14:textId="77777777" w:rsidR="00FA7D1B" w:rsidRPr="004E27E2" w:rsidRDefault="00FA7D1B" w:rsidP="00FA7D1B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4E27E2">
              <w:rPr>
                <w:bCs/>
                <w:sz w:val="22"/>
                <w:szCs w:val="22"/>
              </w:rPr>
              <w:t>Указан в проекте договора</w:t>
            </w:r>
          </w:p>
        </w:tc>
      </w:tr>
    </w:tbl>
    <w:p w14:paraId="726562BA" w14:textId="77777777" w:rsidR="00520027" w:rsidRPr="007B613B" w:rsidRDefault="00520027" w:rsidP="005E39C2">
      <w:pPr>
        <w:pStyle w:val="a7"/>
        <w:jc w:val="left"/>
        <w:rPr>
          <w:b/>
          <w:bCs/>
          <w:sz w:val="26"/>
        </w:rPr>
      </w:pPr>
    </w:p>
    <w:p w14:paraId="36897008" w14:textId="77777777" w:rsidR="00DA5291" w:rsidRPr="00D77973" w:rsidRDefault="00DA5291" w:rsidP="00DA5291">
      <w:pPr>
        <w:pStyle w:val="af"/>
        <w:numPr>
          <w:ilvl w:val="0"/>
          <w:numId w:val="3"/>
        </w:numPr>
        <w:ind w:left="1288"/>
        <w:jc w:val="both"/>
        <w:rPr>
          <w:b/>
          <w:i/>
          <w:sz w:val="24"/>
          <w:szCs w:val="24"/>
        </w:rPr>
      </w:pPr>
      <w:r w:rsidRPr="00D77973">
        <w:rPr>
          <w:b/>
          <w:i/>
          <w:sz w:val="24"/>
          <w:szCs w:val="24"/>
        </w:rPr>
        <w:t>Требования к участнику.</w:t>
      </w:r>
    </w:p>
    <w:p w14:paraId="519BC37D" w14:textId="77777777" w:rsidR="00FC78B5" w:rsidRPr="00FC78B5" w:rsidRDefault="00FC78B5" w:rsidP="00FC78B5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 w:rsidRPr="00FC78B5">
        <w:rPr>
          <w:sz w:val="24"/>
          <w:szCs w:val="24"/>
        </w:rPr>
        <w:t>1) Участник в техническом предложении по каждому наименовани</w:t>
      </w:r>
      <w:r w:rsidR="00116EB3">
        <w:rPr>
          <w:sz w:val="24"/>
          <w:szCs w:val="24"/>
        </w:rPr>
        <w:t>ю запасной части должен указать</w:t>
      </w:r>
      <w:r w:rsidRPr="00FC78B5">
        <w:rPr>
          <w:sz w:val="24"/>
          <w:szCs w:val="24"/>
        </w:rPr>
        <w:t>:</w:t>
      </w:r>
    </w:p>
    <w:p w14:paraId="5FA7716B" w14:textId="77777777" w:rsidR="00FC78B5" w:rsidRPr="00FC78B5" w:rsidRDefault="00FC78B5" w:rsidP="00FC78B5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 w:rsidRPr="00FC78B5">
        <w:rPr>
          <w:sz w:val="24"/>
          <w:szCs w:val="24"/>
        </w:rPr>
        <w:t>а) Год изготовления запасной части</w:t>
      </w:r>
    </w:p>
    <w:p w14:paraId="35B6FC00" w14:textId="77777777" w:rsidR="00FC78B5" w:rsidRPr="00FC78B5" w:rsidRDefault="00FC78B5" w:rsidP="00FC78B5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 w:rsidRPr="00FC78B5">
        <w:rPr>
          <w:sz w:val="24"/>
          <w:szCs w:val="24"/>
        </w:rPr>
        <w:t xml:space="preserve">б) Завод изготовитель </w:t>
      </w:r>
    </w:p>
    <w:p w14:paraId="47EE5594" w14:textId="77777777" w:rsidR="00FC78B5" w:rsidRDefault="00FC78B5" w:rsidP="00FC78B5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 w:rsidRPr="00FC78B5">
        <w:rPr>
          <w:sz w:val="24"/>
          <w:szCs w:val="24"/>
        </w:rPr>
        <w:lastRenderedPageBreak/>
        <w:t>в) Наличие соответствующих сопроводительных документов (копии паспортов, копии сертификатов соответствия и т.д.) (указать на какие конкретно запасные части имеются указанные документы). Данная информация указывается напротив каждой позиции в техническом предложении в отдельной колонке (имеется/не имеется).</w:t>
      </w:r>
    </w:p>
    <w:p w14:paraId="002DAD07" w14:textId="77777777" w:rsidR="005C7930" w:rsidRDefault="005C7930" w:rsidP="00486585">
      <w:pPr>
        <w:tabs>
          <w:tab w:val="left" w:pos="993"/>
          <w:tab w:val="left" w:pos="1701"/>
          <w:tab w:val="right" w:pos="9922"/>
        </w:tabs>
        <w:ind w:left="426"/>
        <w:rPr>
          <w:b/>
          <w:i/>
        </w:rPr>
      </w:pPr>
    </w:p>
    <w:p w14:paraId="35EA34CD" w14:textId="7ECFAD06" w:rsidR="00F51E5A" w:rsidRPr="00850270" w:rsidRDefault="00F51E5A" w:rsidP="00F51E5A">
      <w:pPr>
        <w:numPr>
          <w:ilvl w:val="0"/>
          <w:numId w:val="3"/>
        </w:numPr>
        <w:tabs>
          <w:tab w:val="left" w:pos="993"/>
          <w:tab w:val="left" w:pos="1701"/>
          <w:tab w:val="right" w:pos="9922"/>
        </w:tabs>
        <w:rPr>
          <w:b/>
          <w:i/>
        </w:rPr>
      </w:pPr>
      <w:r w:rsidRPr="00850270">
        <w:rPr>
          <w:b/>
          <w:i/>
        </w:rPr>
        <w:t xml:space="preserve">Допускается предложение поставки продукции, </w:t>
      </w:r>
      <w:r>
        <w:rPr>
          <w:b/>
          <w:i/>
        </w:rPr>
        <w:t>эквивалентной</w:t>
      </w:r>
      <w:r w:rsidRPr="00850270">
        <w:rPr>
          <w:b/>
          <w:i/>
        </w:rPr>
        <w:t xml:space="preserve"> требуемой. </w:t>
      </w:r>
    </w:p>
    <w:p w14:paraId="74F86526" w14:textId="77777777" w:rsidR="00F51E5A" w:rsidRDefault="00F51E5A" w:rsidP="00F51E5A">
      <w:pPr>
        <w:tabs>
          <w:tab w:val="left" w:pos="993"/>
        </w:tabs>
        <w:ind w:firstLine="567"/>
        <w:jc w:val="both"/>
      </w:pPr>
    </w:p>
    <w:p w14:paraId="784D6A59" w14:textId="77777777" w:rsidR="00F51E5A" w:rsidRPr="00486EDE" w:rsidRDefault="00F51E5A" w:rsidP="00F51E5A">
      <w:pPr>
        <w:tabs>
          <w:tab w:val="left" w:pos="993"/>
        </w:tabs>
        <w:ind w:firstLine="567"/>
        <w:jc w:val="both"/>
      </w:pPr>
      <w:r>
        <w:t>Эквивалентная</w:t>
      </w:r>
      <w:r w:rsidRPr="00486EDE">
        <w:t xml:space="preserve">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</w:p>
    <w:p w14:paraId="4CF5C8CD" w14:textId="77777777" w:rsidR="00F51E5A" w:rsidRPr="00486EDE" w:rsidRDefault="00F51E5A" w:rsidP="00F51E5A">
      <w:pPr>
        <w:tabs>
          <w:tab w:val="left" w:pos="993"/>
        </w:tabs>
        <w:ind w:firstLine="567"/>
        <w:jc w:val="both"/>
      </w:pPr>
      <w:r w:rsidRPr="00486EDE">
        <w:t xml:space="preserve">В случае, если Участником предлагаются </w:t>
      </w:r>
      <w:r>
        <w:t>эквиваленты</w:t>
      </w:r>
      <w:r w:rsidRPr="00486EDE">
        <w:t xml:space="preserve">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</w:t>
      </w:r>
      <w:r w:rsidR="00327355">
        <w:t>эквивалента</w:t>
      </w:r>
      <w:r w:rsidRPr="00486EDE">
        <w:t>.</w:t>
      </w:r>
    </w:p>
    <w:p w14:paraId="0C252CAE" w14:textId="77777777" w:rsidR="00373283" w:rsidRDefault="00373283" w:rsidP="005E39C2">
      <w:pPr>
        <w:pStyle w:val="a7"/>
        <w:jc w:val="left"/>
        <w:rPr>
          <w:b/>
          <w:bCs/>
          <w:szCs w:val="24"/>
        </w:rPr>
      </w:pPr>
    </w:p>
    <w:p w14:paraId="092FB846" w14:textId="77777777" w:rsidR="003566A8" w:rsidRDefault="003566A8" w:rsidP="005E39C2">
      <w:pPr>
        <w:pStyle w:val="a7"/>
        <w:jc w:val="left"/>
        <w:rPr>
          <w:b/>
          <w:bCs/>
          <w:szCs w:val="24"/>
        </w:rPr>
      </w:pPr>
    </w:p>
    <w:p w14:paraId="06BD1D97" w14:textId="77777777" w:rsidR="003566A8" w:rsidRDefault="003566A8" w:rsidP="005E39C2">
      <w:pPr>
        <w:pStyle w:val="a7"/>
        <w:jc w:val="left"/>
        <w:rPr>
          <w:b/>
          <w:bCs/>
          <w:szCs w:val="24"/>
        </w:rPr>
      </w:pPr>
    </w:p>
    <w:p w14:paraId="2024DA43" w14:textId="77777777" w:rsidR="00C14577" w:rsidRPr="0073208C" w:rsidRDefault="0073208C" w:rsidP="005E39C2">
      <w:pPr>
        <w:pStyle w:val="a7"/>
        <w:jc w:val="left"/>
        <w:rPr>
          <w:bCs/>
          <w:i/>
          <w:szCs w:val="24"/>
        </w:rPr>
      </w:pPr>
      <w:r w:rsidRPr="0073208C">
        <w:rPr>
          <w:bCs/>
          <w:i/>
          <w:szCs w:val="24"/>
        </w:rPr>
        <w:t>Приложение 1</w:t>
      </w:r>
      <w:r w:rsidR="00691534">
        <w:rPr>
          <w:bCs/>
          <w:i/>
          <w:szCs w:val="24"/>
        </w:rPr>
        <w:t>.1</w:t>
      </w:r>
      <w:r w:rsidRPr="0073208C">
        <w:rPr>
          <w:bCs/>
          <w:i/>
          <w:szCs w:val="24"/>
        </w:rPr>
        <w:t xml:space="preserve"> </w:t>
      </w:r>
      <w:r w:rsidR="00691534">
        <w:rPr>
          <w:bCs/>
          <w:i/>
          <w:szCs w:val="24"/>
        </w:rPr>
        <w:t>к Техническим Требованиям</w:t>
      </w:r>
    </w:p>
    <w:p w14:paraId="40D5FCDA" w14:textId="77777777" w:rsidR="00C14577" w:rsidRDefault="00C14577" w:rsidP="005E39C2">
      <w:pPr>
        <w:pStyle w:val="a7"/>
        <w:jc w:val="left"/>
        <w:rPr>
          <w:b/>
          <w:bCs/>
          <w:szCs w:val="24"/>
        </w:rPr>
      </w:pPr>
    </w:p>
    <w:p w14:paraId="6C522018" w14:textId="77777777" w:rsidR="0073208C" w:rsidRDefault="0073208C" w:rsidP="005E39C2">
      <w:pPr>
        <w:pStyle w:val="a7"/>
        <w:jc w:val="left"/>
        <w:rPr>
          <w:b/>
          <w:bCs/>
          <w:szCs w:val="24"/>
        </w:rPr>
      </w:pPr>
    </w:p>
    <w:p w14:paraId="25A61DF3" w14:textId="77777777" w:rsidR="0073208C" w:rsidRDefault="0073208C" w:rsidP="005E39C2">
      <w:pPr>
        <w:pStyle w:val="a7"/>
        <w:jc w:val="left"/>
        <w:rPr>
          <w:b/>
          <w:bCs/>
          <w:szCs w:val="24"/>
        </w:rPr>
      </w:pPr>
    </w:p>
    <w:p w14:paraId="70D7B609" w14:textId="77777777" w:rsidR="0073208C" w:rsidRDefault="0073208C" w:rsidP="005E39C2">
      <w:pPr>
        <w:pStyle w:val="a7"/>
        <w:jc w:val="left"/>
        <w:rPr>
          <w:b/>
          <w:bCs/>
          <w:szCs w:val="24"/>
        </w:rPr>
      </w:pPr>
    </w:p>
    <w:p w14:paraId="1E6F7168" w14:textId="77777777" w:rsidR="0073208C" w:rsidRDefault="0073208C" w:rsidP="005E39C2">
      <w:pPr>
        <w:pStyle w:val="a7"/>
        <w:jc w:val="left"/>
        <w:rPr>
          <w:b/>
          <w:bCs/>
          <w:szCs w:val="24"/>
        </w:rPr>
      </w:pPr>
    </w:p>
    <w:p w14:paraId="345E5941" w14:textId="77777777" w:rsidR="0073208C" w:rsidRPr="0035332B" w:rsidRDefault="0073208C" w:rsidP="005E39C2">
      <w:pPr>
        <w:pStyle w:val="a7"/>
        <w:jc w:val="left"/>
        <w:rPr>
          <w:b/>
          <w:bCs/>
          <w:szCs w:val="24"/>
        </w:rPr>
      </w:pPr>
    </w:p>
    <w:sectPr w:rsidR="0073208C" w:rsidRPr="0035332B" w:rsidSect="00F552C6">
      <w:footerReference w:type="default" r:id="rId8"/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31476" w14:textId="77777777" w:rsidR="007D039B" w:rsidRDefault="007D039B" w:rsidP="006C00DC">
      <w:r>
        <w:separator/>
      </w:r>
    </w:p>
  </w:endnote>
  <w:endnote w:type="continuationSeparator" w:id="0">
    <w:p w14:paraId="01440315" w14:textId="77777777" w:rsidR="007D039B" w:rsidRDefault="007D039B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C033FC1" w14:textId="5CC147B1" w:rsidR="00530744" w:rsidRPr="00D962A2" w:rsidRDefault="00530744">
        <w:pPr>
          <w:pStyle w:val="ab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785E8D">
          <w:rPr>
            <w:noProof/>
            <w:sz w:val="20"/>
            <w:szCs w:val="20"/>
          </w:rPr>
          <w:t>2</w:t>
        </w:r>
        <w:r w:rsidRPr="00D962A2">
          <w:rPr>
            <w:sz w:val="20"/>
            <w:szCs w:val="20"/>
          </w:rPr>
          <w:fldChar w:fldCharType="end"/>
        </w:r>
      </w:p>
    </w:sdtContent>
  </w:sdt>
  <w:p w14:paraId="53B1B996" w14:textId="77777777" w:rsidR="00530744" w:rsidRDefault="005307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23763" w14:textId="77777777" w:rsidR="007D039B" w:rsidRDefault="007D039B" w:rsidP="006C00DC">
      <w:r>
        <w:separator/>
      </w:r>
    </w:p>
  </w:footnote>
  <w:footnote w:type="continuationSeparator" w:id="0">
    <w:p w14:paraId="6A5B396F" w14:textId="77777777" w:rsidR="007D039B" w:rsidRDefault="007D039B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538"/>
    <w:rsid w:val="00001FA7"/>
    <w:rsid w:val="000323D8"/>
    <w:rsid w:val="00032C4F"/>
    <w:rsid w:val="00034231"/>
    <w:rsid w:val="000358D5"/>
    <w:rsid w:val="00036598"/>
    <w:rsid w:val="00037432"/>
    <w:rsid w:val="00044C33"/>
    <w:rsid w:val="000534B2"/>
    <w:rsid w:val="00056A9A"/>
    <w:rsid w:val="00080785"/>
    <w:rsid w:val="00090126"/>
    <w:rsid w:val="00092EB9"/>
    <w:rsid w:val="000B224B"/>
    <w:rsid w:val="000C0297"/>
    <w:rsid w:val="000C1D91"/>
    <w:rsid w:val="000C2F75"/>
    <w:rsid w:val="000C58D7"/>
    <w:rsid w:val="000E080E"/>
    <w:rsid w:val="000F1FE2"/>
    <w:rsid w:val="000F3D90"/>
    <w:rsid w:val="000F746E"/>
    <w:rsid w:val="00111D94"/>
    <w:rsid w:val="0011355C"/>
    <w:rsid w:val="00114150"/>
    <w:rsid w:val="00115003"/>
    <w:rsid w:val="00116EB3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80AC6"/>
    <w:rsid w:val="00180BF6"/>
    <w:rsid w:val="00180C1C"/>
    <w:rsid w:val="001905B1"/>
    <w:rsid w:val="001B3C6D"/>
    <w:rsid w:val="001B48F9"/>
    <w:rsid w:val="001B7DAA"/>
    <w:rsid w:val="001C3F00"/>
    <w:rsid w:val="001C4A5F"/>
    <w:rsid w:val="001E6849"/>
    <w:rsid w:val="001F7AA2"/>
    <w:rsid w:val="00203071"/>
    <w:rsid w:val="002033F6"/>
    <w:rsid w:val="00207753"/>
    <w:rsid w:val="00213061"/>
    <w:rsid w:val="00214C22"/>
    <w:rsid w:val="002222CF"/>
    <w:rsid w:val="00231D6A"/>
    <w:rsid w:val="00234370"/>
    <w:rsid w:val="00257146"/>
    <w:rsid w:val="002652BA"/>
    <w:rsid w:val="0027274A"/>
    <w:rsid w:val="00276CB8"/>
    <w:rsid w:val="00286286"/>
    <w:rsid w:val="00286ED8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797F"/>
    <w:rsid w:val="00321F6E"/>
    <w:rsid w:val="00323640"/>
    <w:rsid w:val="00323FA9"/>
    <w:rsid w:val="00327355"/>
    <w:rsid w:val="00333C97"/>
    <w:rsid w:val="00341A8B"/>
    <w:rsid w:val="003511BE"/>
    <w:rsid w:val="00351EA7"/>
    <w:rsid w:val="0035332B"/>
    <w:rsid w:val="003566A8"/>
    <w:rsid w:val="00356F55"/>
    <w:rsid w:val="00366125"/>
    <w:rsid w:val="003673DC"/>
    <w:rsid w:val="00373283"/>
    <w:rsid w:val="003760E3"/>
    <w:rsid w:val="00381C59"/>
    <w:rsid w:val="00384F38"/>
    <w:rsid w:val="00385D1D"/>
    <w:rsid w:val="00387E05"/>
    <w:rsid w:val="003A0164"/>
    <w:rsid w:val="003A2009"/>
    <w:rsid w:val="003B1E3C"/>
    <w:rsid w:val="003B3EC7"/>
    <w:rsid w:val="003B463E"/>
    <w:rsid w:val="003B65FF"/>
    <w:rsid w:val="003C1763"/>
    <w:rsid w:val="003C35CA"/>
    <w:rsid w:val="003C4C0A"/>
    <w:rsid w:val="003E7689"/>
    <w:rsid w:val="003F104A"/>
    <w:rsid w:val="003F7875"/>
    <w:rsid w:val="0040396B"/>
    <w:rsid w:val="0042227D"/>
    <w:rsid w:val="00433165"/>
    <w:rsid w:val="00446043"/>
    <w:rsid w:val="004503A6"/>
    <w:rsid w:val="00450E59"/>
    <w:rsid w:val="00461D64"/>
    <w:rsid w:val="00474250"/>
    <w:rsid w:val="00475BC6"/>
    <w:rsid w:val="004763E5"/>
    <w:rsid w:val="00476EFB"/>
    <w:rsid w:val="00480DBB"/>
    <w:rsid w:val="00486585"/>
    <w:rsid w:val="00486E3B"/>
    <w:rsid w:val="00486EDE"/>
    <w:rsid w:val="004955D1"/>
    <w:rsid w:val="0049603F"/>
    <w:rsid w:val="004A530E"/>
    <w:rsid w:val="004A5998"/>
    <w:rsid w:val="004B0AF6"/>
    <w:rsid w:val="004B1B59"/>
    <w:rsid w:val="004B2847"/>
    <w:rsid w:val="004B5065"/>
    <w:rsid w:val="004C04AB"/>
    <w:rsid w:val="004C15A5"/>
    <w:rsid w:val="004C4F5E"/>
    <w:rsid w:val="004D3319"/>
    <w:rsid w:val="004E27E2"/>
    <w:rsid w:val="004F0E6C"/>
    <w:rsid w:val="004F6453"/>
    <w:rsid w:val="00515B10"/>
    <w:rsid w:val="00517D4D"/>
    <w:rsid w:val="00520027"/>
    <w:rsid w:val="00520546"/>
    <w:rsid w:val="00527975"/>
    <w:rsid w:val="00530744"/>
    <w:rsid w:val="00563283"/>
    <w:rsid w:val="005726ED"/>
    <w:rsid w:val="00577EA0"/>
    <w:rsid w:val="00583E6C"/>
    <w:rsid w:val="005A2B48"/>
    <w:rsid w:val="005A39DE"/>
    <w:rsid w:val="005A3D83"/>
    <w:rsid w:val="005A5500"/>
    <w:rsid w:val="005A5857"/>
    <w:rsid w:val="005B15C1"/>
    <w:rsid w:val="005B2663"/>
    <w:rsid w:val="005C7930"/>
    <w:rsid w:val="005C7A46"/>
    <w:rsid w:val="005C7D74"/>
    <w:rsid w:val="005D40E3"/>
    <w:rsid w:val="005D55F3"/>
    <w:rsid w:val="005E1DC3"/>
    <w:rsid w:val="005E39C2"/>
    <w:rsid w:val="00600718"/>
    <w:rsid w:val="006200F8"/>
    <w:rsid w:val="0062402A"/>
    <w:rsid w:val="006243A0"/>
    <w:rsid w:val="00625BDC"/>
    <w:rsid w:val="0063135F"/>
    <w:rsid w:val="006352E2"/>
    <w:rsid w:val="00646178"/>
    <w:rsid w:val="006466BB"/>
    <w:rsid w:val="00647B69"/>
    <w:rsid w:val="006542E2"/>
    <w:rsid w:val="006558D1"/>
    <w:rsid w:val="006713F9"/>
    <w:rsid w:val="0067321D"/>
    <w:rsid w:val="00686E42"/>
    <w:rsid w:val="00691534"/>
    <w:rsid w:val="00691FA9"/>
    <w:rsid w:val="006950CC"/>
    <w:rsid w:val="006958BC"/>
    <w:rsid w:val="006960C6"/>
    <w:rsid w:val="00696EB3"/>
    <w:rsid w:val="006A4F12"/>
    <w:rsid w:val="006A5D65"/>
    <w:rsid w:val="006B0490"/>
    <w:rsid w:val="006C00DC"/>
    <w:rsid w:val="006D4E2C"/>
    <w:rsid w:val="006D5DFA"/>
    <w:rsid w:val="006E116B"/>
    <w:rsid w:val="00700077"/>
    <w:rsid w:val="00703B19"/>
    <w:rsid w:val="007079C3"/>
    <w:rsid w:val="00711E5E"/>
    <w:rsid w:val="007172DD"/>
    <w:rsid w:val="0072409A"/>
    <w:rsid w:val="007309AA"/>
    <w:rsid w:val="00730A44"/>
    <w:rsid w:val="007319A7"/>
    <w:rsid w:val="0073208C"/>
    <w:rsid w:val="00732B79"/>
    <w:rsid w:val="0073601D"/>
    <w:rsid w:val="00736994"/>
    <w:rsid w:val="0074136B"/>
    <w:rsid w:val="007835BB"/>
    <w:rsid w:val="007842BF"/>
    <w:rsid w:val="00785E8D"/>
    <w:rsid w:val="0079592E"/>
    <w:rsid w:val="00797BA3"/>
    <w:rsid w:val="007A050C"/>
    <w:rsid w:val="007B00D4"/>
    <w:rsid w:val="007B3365"/>
    <w:rsid w:val="007B5860"/>
    <w:rsid w:val="007B613B"/>
    <w:rsid w:val="007C51E6"/>
    <w:rsid w:val="007C6A9F"/>
    <w:rsid w:val="007D039B"/>
    <w:rsid w:val="007D2C4B"/>
    <w:rsid w:val="007D3038"/>
    <w:rsid w:val="007D5B90"/>
    <w:rsid w:val="007E55E8"/>
    <w:rsid w:val="007F2200"/>
    <w:rsid w:val="007F2D10"/>
    <w:rsid w:val="00806ADD"/>
    <w:rsid w:val="00812B5D"/>
    <w:rsid w:val="00824B77"/>
    <w:rsid w:val="00841B69"/>
    <w:rsid w:val="0085043E"/>
    <w:rsid w:val="008509AE"/>
    <w:rsid w:val="00852774"/>
    <w:rsid w:val="00864DBE"/>
    <w:rsid w:val="00873AE1"/>
    <w:rsid w:val="00875182"/>
    <w:rsid w:val="008770D5"/>
    <w:rsid w:val="0088138B"/>
    <w:rsid w:val="008816BC"/>
    <w:rsid w:val="0089409B"/>
    <w:rsid w:val="008A5168"/>
    <w:rsid w:val="008B06A2"/>
    <w:rsid w:val="008C16F5"/>
    <w:rsid w:val="008E0422"/>
    <w:rsid w:val="008E34E7"/>
    <w:rsid w:val="008F3F24"/>
    <w:rsid w:val="00910467"/>
    <w:rsid w:val="00911842"/>
    <w:rsid w:val="00913CF8"/>
    <w:rsid w:val="009173C3"/>
    <w:rsid w:val="009471D1"/>
    <w:rsid w:val="00953C21"/>
    <w:rsid w:val="00956B72"/>
    <w:rsid w:val="0096701A"/>
    <w:rsid w:val="00967111"/>
    <w:rsid w:val="009743CD"/>
    <w:rsid w:val="00983C40"/>
    <w:rsid w:val="00985853"/>
    <w:rsid w:val="00992C3D"/>
    <w:rsid w:val="009A0FA0"/>
    <w:rsid w:val="009A1BE9"/>
    <w:rsid w:val="009C0911"/>
    <w:rsid w:val="009C5695"/>
    <w:rsid w:val="009C6764"/>
    <w:rsid w:val="009C7E0D"/>
    <w:rsid w:val="009E524E"/>
    <w:rsid w:val="009F10BE"/>
    <w:rsid w:val="009F1CBA"/>
    <w:rsid w:val="009F2D41"/>
    <w:rsid w:val="009F495B"/>
    <w:rsid w:val="00A17DC2"/>
    <w:rsid w:val="00A45821"/>
    <w:rsid w:val="00A4601F"/>
    <w:rsid w:val="00A5216A"/>
    <w:rsid w:val="00A55AA2"/>
    <w:rsid w:val="00A613F8"/>
    <w:rsid w:val="00A771A9"/>
    <w:rsid w:val="00A95ADD"/>
    <w:rsid w:val="00AA0BFD"/>
    <w:rsid w:val="00AA2889"/>
    <w:rsid w:val="00AB0742"/>
    <w:rsid w:val="00AC3714"/>
    <w:rsid w:val="00AC494E"/>
    <w:rsid w:val="00AD1330"/>
    <w:rsid w:val="00AE60C5"/>
    <w:rsid w:val="00AE7922"/>
    <w:rsid w:val="00AF4223"/>
    <w:rsid w:val="00B05FE2"/>
    <w:rsid w:val="00B17A56"/>
    <w:rsid w:val="00B32ADD"/>
    <w:rsid w:val="00B33ABE"/>
    <w:rsid w:val="00B43745"/>
    <w:rsid w:val="00B46D3A"/>
    <w:rsid w:val="00B55E50"/>
    <w:rsid w:val="00B60108"/>
    <w:rsid w:val="00B66877"/>
    <w:rsid w:val="00B71331"/>
    <w:rsid w:val="00B71538"/>
    <w:rsid w:val="00B74A27"/>
    <w:rsid w:val="00B903FD"/>
    <w:rsid w:val="00B938B2"/>
    <w:rsid w:val="00B946F5"/>
    <w:rsid w:val="00B96CCA"/>
    <w:rsid w:val="00BB1462"/>
    <w:rsid w:val="00BB2287"/>
    <w:rsid w:val="00BB2660"/>
    <w:rsid w:val="00BC2585"/>
    <w:rsid w:val="00BC444A"/>
    <w:rsid w:val="00BC71A8"/>
    <w:rsid w:val="00BF5ECF"/>
    <w:rsid w:val="00C14577"/>
    <w:rsid w:val="00C44F54"/>
    <w:rsid w:val="00C51332"/>
    <w:rsid w:val="00C54E0E"/>
    <w:rsid w:val="00C57A4E"/>
    <w:rsid w:val="00C60A2A"/>
    <w:rsid w:val="00C72584"/>
    <w:rsid w:val="00C74140"/>
    <w:rsid w:val="00C802CE"/>
    <w:rsid w:val="00C83C8D"/>
    <w:rsid w:val="00C83D39"/>
    <w:rsid w:val="00C8524D"/>
    <w:rsid w:val="00C94AC2"/>
    <w:rsid w:val="00C955F8"/>
    <w:rsid w:val="00CA1866"/>
    <w:rsid w:val="00CA6D18"/>
    <w:rsid w:val="00CB51CD"/>
    <w:rsid w:val="00CC3E8D"/>
    <w:rsid w:val="00CC607B"/>
    <w:rsid w:val="00CD6C09"/>
    <w:rsid w:val="00CE0CE8"/>
    <w:rsid w:val="00CE1ED1"/>
    <w:rsid w:val="00CE2F66"/>
    <w:rsid w:val="00CE4D51"/>
    <w:rsid w:val="00CF71AC"/>
    <w:rsid w:val="00D15721"/>
    <w:rsid w:val="00D4016D"/>
    <w:rsid w:val="00D546B6"/>
    <w:rsid w:val="00D6664C"/>
    <w:rsid w:val="00D71D25"/>
    <w:rsid w:val="00D879D8"/>
    <w:rsid w:val="00D87F56"/>
    <w:rsid w:val="00D962A2"/>
    <w:rsid w:val="00DA29ED"/>
    <w:rsid w:val="00DA2C64"/>
    <w:rsid w:val="00DA5291"/>
    <w:rsid w:val="00DB114E"/>
    <w:rsid w:val="00DB39F2"/>
    <w:rsid w:val="00DB4BDC"/>
    <w:rsid w:val="00DB6BB5"/>
    <w:rsid w:val="00DB77BA"/>
    <w:rsid w:val="00DC110D"/>
    <w:rsid w:val="00DD5A1A"/>
    <w:rsid w:val="00DE2F61"/>
    <w:rsid w:val="00DE45C1"/>
    <w:rsid w:val="00DF4FC0"/>
    <w:rsid w:val="00E078B2"/>
    <w:rsid w:val="00E114B2"/>
    <w:rsid w:val="00E2065B"/>
    <w:rsid w:val="00E32EE2"/>
    <w:rsid w:val="00E33A2F"/>
    <w:rsid w:val="00E37092"/>
    <w:rsid w:val="00E47344"/>
    <w:rsid w:val="00E6206C"/>
    <w:rsid w:val="00E77F00"/>
    <w:rsid w:val="00E85873"/>
    <w:rsid w:val="00EA1AE8"/>
    <w:rsid w:val="00EA48ED"/>
    <w:rsid w:val="00EA6A92"/>
    <w:rsid w:val="00EB35E3"/>
    <w:rsid w:val="00EB433E"/>
    <w:rsid w:val="00EB608C"/>
    <w:rsid w:val="00EC0864"/>
    <w:rsid w:val="00EC4FC6"/>
    <w:rsid w:val="00ED18EA"/>
    <w:rsid w:val="00ED2EAE"/>
    <w:rsid w:val="00EE5604"/>
    <w:rsid w:val="00EE5B62"/>
    <w:rsid w:val="00EF66A3"/>
    <w:rsid w:val="00F01D52"/>
    <w:rsid w:val="00F06E03"/>
    <w:rsid w:val="00F24B76"/>
    <w:rsid w:val="00F341D3"/>
    <w:rsid w:val="00F40F79"/>
    <w:rsid w:val="00F50FBC"/>
    <w:rsid w:val="00F510E5"/>
    <w:rsid w:val="00F51E5A"/>
    <w:rsid w:val="00F542B4"/>
    <w:rsid w:val="00F552C6"/>
    <w:rsid w:val="00F56223"/>
    <w:rsid w:val="00F62406"/>
    <w:rsid w:val="00F6527F"/>
    <w:rsid w:val="00FA1537"/>
    <w:rsid w:val="00FA3E0A"/>
    <w:rsid w:val="00FA4775"/>
    <w:rsid w:val="00FA4C18"/>
    <w:rsid w:val="00FA5070"/>
    <w:rsid w:val="00FA7D1B"/>
    <w:rsid w:val="00FB10B4"/>
    <w:rsid w:val="00FC2BAB"/>
    <w:rsid w:val="00FC448B"/>
    <w:rsid w:val="00FC4EB8"/>
    <w:rsid w:val="00FC69E4"/>
    <w:rsid w:val="00FC78B5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A07E06"/>
  <w15:docId w15:val="{7749A434-03EB-4F58-8FD4-204D23362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b">
    <w:name w:val="footer"/>
    <w:basedOn w:val="a"/>
    <w:link w:val="ac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a"/>
    <w:rsid w:val="00092EB9"/>
    <w:rPr>
      <w:snapToGrid w:val="0"/>
      <w:sz w:val="28"/>
    </w:rPr>
  </w:style>
  <w:style w:type="paragraph" w:styleId="ad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e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">
    <w:name w:val="annotation text"/>
    <w:basedOn w:val="a"/>
    <w:link w:val="af0"/>
    <w:rsid w:val="00DA529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DA5291"/>
  </w:style>
  <w:style w:type="character" w:customStyle="1" w:styleId="chars-value-inner">
    <w:name w:val="chars-value-inner"/>
    <w:basedOn w:val="a0"/>
    <w:rsid w:val="002E113F"/>
  </w:style>
  <w:style w:type="paragraph" w:styleId="af1">
    <w:name w:val="footnote text"/>
    <w:basedOn w:val="a"/>
    <w:link w:val="af2"/>
    <w:rsid w:val="006A4F12"/>
    <w:pPr>
      <w:widowControl w:val="0"/>
      <w:autoSpaceDE w:val="0"/>
      <w:autoSpaceDN w:val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6A4F12"/>
  </w:style>
  <w:style w:type="character" w:styleId="af3">
    <w:name w:val="footnote reference"/>
    <w:rsid w:val="006A4F12"/>
    <w:rPr>
      <w:vertAlign w:val="superscript"/>
    </w:rPr>
  </w:style>
  <w:style w:type="character" w:styleId="af4">
    <w:name w:val="annotation reference"/>
    <w:basedOn w:val="a0"/>
    <w:semiHidden/>
    <w:unhideWhenUsed/>
    <w:rsid w:val="00CE0CE8"/>
    <w:rPr>
      <w:sz w:val="16"/>
      <w:szCs w:val="16"/>
    </w:rPr>
  </w:style>
  <w:style w:type="paragraph" w:styleId="af5">
    <w:name w:val="annotation subject"/>
    <w:basedOn w:val="af"/>
    <w:next w:val="af"/>
    <w:link w:val="af6"/>
    <w:semiHidden/>
    <w:unhideWhenUsed/>
    <w:rsid w:val="00CE0CE8"/>
    <w:rPr>
      <w:b/>
      <w:bCs/>
    </w:rPr>
  </w:style>
  <w:style w:type="character" w:customStyle="1" w:styleId="af6">
    <w:name w:val="Тема примечания Знак"/>
    <w:basedOn w:val="af0"/>
    <w:link w:val="af5"/>
    <w:semiHidden/>
    <w:rsid w:val="00CE0C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4FF7A-EAAB-4D1F-87CE-8C8D38DED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201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3553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Цыганчук Ольга Владимировна</cp:lastModifiedBy>
  <cp:revision>13</cp:revision>
  <cp:lastPrinted>2017-12-06T06:22:00Z</cp:lastPrinted>
  <dcterms:created xsi:type="dcterms:W3CDTF">2022-05-24T05:47:00Z</dcterms:created>
  <dcterms:modified xsi:type="dcterms:W3CDTF">2022-06-08T02:23:00Z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1947106376</vt:i4>
  </property>
  <property fmtid="{D5CDD505-2E9C-101B-9397-08002B2CF9AE}" pid="3" name="_NewReviewCycle">
    <vt:lpwstr/>
  </property>
  <property fmtid="{D5CDD505-2E9C-101B-9397-08002B2CF9AE}" pid="4" name="_EmailSubject">
    <vt:lpwstr>АВТОШИНЫ ЗАПЧАСТИ</vt:lpwstr>
  </property>
  <property fmtid="{D5CDD505-2E9C-101B-9397-08002B2CF9AE}" pid="5" name="_AuthorEmail">
    <vt:lpwstr>Yanchenko-OA@amur.drsk.ru</vt:lpwstr>
  </property>
  <property fmtid="{D5CDD505-2E9C-101B-9397-08002B2CF9AE}" pid="6" name="_AuthorEmailDisplayName">
    <vt:lpwstr>Янченко Ольга Анатольевна</vt:lpwstr>
  </property>
  <property fmtid="{D5CDD505-2E9C-101B-9397-08002B2CF9AE}" pid="7" name="_ReviewingToolsShownOnce">
    <vt:lpwstr/>
  </property>
</Properties>
</file>